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DD" w:rsidRPr="001E3C85" w:rsidRDefault="000952DD" w:rsidP="000952DD">
      <w:pPr>
        <w:pStyle w:val="NoSpacing"/>
      </w:pPr>
      <w:r w:rsidRPr="001E3C85">
        <w:rPr>
          <w:u w:val="single"/>
        </w:rPr>
        <w:t>Thomas MORTON</w:t>
      </w:r>
      <w:r w:rsidRPr="001E3C85">
        <w:t xml:space="preserve"> </w:t>
      </w:r>
      <w:proofErr w:type="gramStart"/>
      <w:r w:rsidRPr="001E3C85">
        <w:t xml:space="preserve">   (</w:t>
      </w:r>
      <w:proofErr w:type="gramEnd"/>
      <w:r w:rsidRPr="001E3C85">
        <w:t>fl.1490-1)</w:t>
      </w:r>
    </w:p>
    <w:p w:rsidR="000952DD" w:rsidRPr="001E3C85" w:rsidRDefault="000952DD" w:rsidP="000952DD">
      <w:pPr>
        <w:pStyle w:val="NoSpacing"/>
      </w:pPr>
      <w:r w:rsidRPr="001E3C85">
        <w:t>of Bridge, Kent.</w:t>
      </w:r>
    </w:p>
    <w:p w:rsidR="000952DD" w:rsidRPr="001E3C85" w:rsidRDefault="000952DD" w:rsidP="000952DD">
      <w:pPr>
        <w:pStyle w:val="NoSpacing"/>
      </w:pPr>
    </w:p>
    <w:p w:rsidR="000952DD" w:rsidRPr="001E3C85" w:rsidRDefault="000952DD" w:rsidP="000952DD">
      <w:pPr>
        <w:pStyle w:val="NoSpacing"/>
      </w:pPr>
    </w:p>
    <w:p w:rsidR="000952DD" w:rsidRPr="001E3C85" w:rsidRDefault="000952DD" w:rsidP="000952DD">
      <w:pPr>
        <w:pStyle w:val="NoSpacing"/>
      </w:pPr>
      <w:r w:rsidRPr="001E3C85">
        <w:t xml:space="preserve">         1490-1</w:t>
      </w:r>
      <w:r w:rsidRPr="001E3C85">
        <w:tab/>
        <w:t>He made his Will.   (</w:t>
      </w:r>
      <w:proofErr w:type="spellStart"/>
      <w:r w:rsidRPr="001E3C85">
        <w:t>Plomer</w:t>
      </w:r>
      <w:proofErr w:type="spellEnd"/>
      <w:r w:rsidRPr="001E3C85">
        <w:t xml:space="preserve"> p.336)</w:t>
      </w:r>
    </w:p>
    <w:p w:rsidR="000952DD" w:rsidRPr="001E3C85" w:rsidRDefault="000952DD" w:rsidP="000952DD">
      <w:pPr>
        <w:pStyle w:val="NoSpacing"/>
      </w:pPr>
    </w:p>
    <w:p w:rsidR="000952DD" w:rsidRPr="001E3C85" w:rsidRDefault="000952DD" w:rsidP="000952DD">
      <w:pPr>
        <w:pStyle w:val="NoSpacing"/>
      </w:pPr>
    </w:p>
    <w:p w:rsidR="000952DD" w:rsidRPr="001E3C85" w:rsidRDefault="000952DD" w:rsidP="000952DD">
      <w:pPr>
        <w:pStyle w:val="NoSpacing"/>
      </w:pPr>
      <w:r w:rsidRPr="001E3C85">
        <w:t>19 February 2016</w:t>
      </w:r>
    </w:p>
    <w:p w:rsidR="00615D0C" w:rsidRPr="00615D0C" w:rsidRDefault="00615D0C" w:rsidP="000952DD">
      <w:pPr>
        <w:pStyle w:val="NoSpacing"/>
      </w:pPr>
      <w:bookmarkStart w:id="0" w:name="_GoBack"/>
      <w:bookmarkEnd w:id="0"/>
    </w:p>
    <w:sectPr w:rsidR="00615D0C" w:rsidRPr="00615D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2DD" w:rsidRDefault="000952DD" w:rsidP="00615D0C">
      <w:pPr>
        <w:spacing w:after="0" w:line="240" w:lineRule="auto"/>
      </w:pPr>
      <w:r>
        <w:separator/>
      </w:r>
    </w:p>
  </w:endnote>
  <w:endnote w:type="continuationSeparator" w:id="0">
    <w:p w:rsidR="000952DD" w:rsidRDefault="000952DD" w:rsidP="0061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140AC5">
    <w:pPr>
      <w:pStyle w:val="Footer"/>
    </w:pPr>
    <w:r>
      <w:rPr>
        <w:rFonts w:ascii="Times New Roman" w:hAnsi="Times New Roman" w:cs="Times New Roman"/>
        <w:sz w:val="24"/>
        <w:szCs w:val="24"/>
      </w:rPr>
      <w:t>Copyright</w:t>
    </w:r>
    <w:r w:rsidR="00615D0C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615D0C">
      <w:rPr>
        <w:rFonts w:ascii="Times New Roman" w:hAnsi="Times New Roman" w:cs="Times New Roman"/>
        <w:sz w:val="24"/>
        <w:szCs w:val="24"/>
      </w:rPr>
      <w:t>I.S.Rogers</w:t>
    </w:r>
    <w:proofErr w:type="spellEnd"/>
    <w:r w:rsidR="00615D0C">
      <w:rPr>
        <w:rFonts w:ascii="Times New Roman" w:hAnsi="Times New Roman" w:cs="Times New Roman"/>
        <w:sz w:val="24"/>
        <w:szCs w:val="24"/>
      </w:rPr>
      <w:t xml:space="preserve"> 26 February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2DD" w:rsidRDefault="000952DD" w:rsidP="00615D0C">
      <w:pPr>
        <w:spacing w:after="0" w:line="240" w:lineRule="auto"/>
      </w:pPr>
      <w:r>
        <w:separator/>
      </w:r>
    </w:p>
  </w:footnote>
  <w:footnote w:type="continuationSeparator" w:id="0">
    <w:p w:rsidR="000952DD" w:rsidRDefault="000952DD" w:rsidP="0061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2DD"/>
    <w:rsid w:val="000952DD"/>
    <w:rsid w:val="00140AC5"/>
    <w:rsid w:val="005E3645"/>
    <w:rsid w:val="00615D0C"/>
    <w:rsid w:val="006D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41487D-C3FB-440F-910E-1E6B7D8B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0C"/>
  </w:style>
  <w:style w:type="paragraph" w:styleId="Footer">
    <w:name w:val="footer"/>
    <w:basedOn w:val="Normal"/>
    <w:link w:val="Foot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0C"/>
  </w:style>
  <w:style w:type="paragraph" w:styleId="NoSpacing">
    <w:name w:val="No Spacing"/>
    <w:uiPriority w:val="1"/>
    <w:qFormat/>
    <w:rsid w:val="000952D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2016-02-26T21:16:00Z</dcterms:created>
  <dcterms:modified xsi:type="dcterms:W3CDTF">2016-02-26T21:28:00Z</dcterms:modified>
</cp:coreProperties>
</file>